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FCBA1" w14:textId="77777777" w:rsidR="00263020" w:rsidRDefault="00263020"/>
    <w:p w14:paraId="75E3C77C" w14:textId="77777777" w:rsidR="00100DC3" w:rsidRPr="0033564E" w:rsidRDefault="00100DC3" w:rsidP="00100DC3">
      <w:pPr>
        <w:rPr>
          <w:sz w:val="22"/>
          <w:szCs w:val="22"/>
        </w:rPr>
      </w:pPr>
      <w:r w:rsidRPr="0033564E">
        <w:rPr>
          <w:sz w:val="22"/>
          <w:szCs w:val="22"/>
        </w:rPr>
        <w:tab/>
      </w:r>
    </w:p>
    <w:p w14:paraId="3E68E4BF" w14:textId="3042B24A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MEMO TO:</w:t>
      </w:r>
      <w:r w:rsidRPr="00C139EB">
        <w:rPr>
          <w:sz w:val="22"/>
          <w:szCs w:val="22"/>
        </w:rPr>
        <w:tab/>
      </w:r>
      <w:r w:rsidR="009A4C07" w:rsidRPr="00361E1F">
        <w:rPr>
          <w:sz w:val="22"/>
          <w:szCs w:val="22"/>
        </w:rPr>
        <w:fldChar w:fldCharType="begin"/>
      </w:r>
      <w:r w:rsidR="009A4C07" w:rsidRPr="00361E1F">
        <w:rPr>
          <w:sz w:val="22"/>
          <w:szCs w:val="22"/>
        </w:rPr>
        <w:instrText xml:space="preserve"> MERGEFIELD Division_Construction_Engineer </w:instrText>
      </w:r>
      <w:r w:rsidR="009A4C07" w:rsidRPr="00361E1F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«Division_Construction_Engineer»</w:t>
      </w:r>
      <w:r w:rsidR="009A4C07" w:rsidRPr="00361E1F">
        <w:rPr>
          <w:sz w:val="22"/>
          <w:szCs w:val="22"/>
        </w:rPr>
        <w:fldChar w:fldCharType="end"/>
      </w:r>
    </w:p>
    <w:p w14:paraId="591C413C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  <w:t>Division Construction Engineer</w:t>
      </w:r>
    </w:p>
    <w:p w14:paraId="2BFF9070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</w:p>
    <w:p w14:paraId="0654D2E9" w14:textId="7742C6D9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bookmarkStart w:id="0" w:name="Text16"/>
      <w:r w:rsidRPr="00C139EB">
        <w:rPr>
          <w:sz w:val="22"/>
          <w:szCs w:val="22"/>
        </w:rPr>
        <w:t>FROM:</w:t>
      </w:r>
      <w:r w:rsidRPr="00C139EB">
        <w:rPr>
          <w:sz w:val="22"/>
          <w:szCs w:val="22"/>
        </w:rPr>
        <w:tab/>
      </w:r>
      <w:bookmarkEnd w:id="0"/>
      <w:r w:rsidR="005A7167" w:rsidRPr="005A7167">
        <w:rPr>
          <w:i/>
          <w:iCs/>
          <w:sz w:val="22"/>
          <w:szCs w:val="22"/>
        </w:rPr>
        <w:t>Name of Project Manager</w:t>
      </w:r>
    </w:p>
    <w:p w14:paraId="7F2BED49" w14:textId="0AD59A8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</w:r>
      <w:r w:rsidR="005A7167">
        <w:rPr>
          <w:sz w:val="22"/>
          <w:szCs w:val="22"/>
        </w:rPr>
        <w:t>Project Manager</w:t>
      </w:r>
    </w:p>
    <w:p w14:paraId="533B1602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  <w:u w:val="single"/>
        </w:rPr>
      </w:pPr>
    </w:p>
    <w:p w14:paraId="1CC83ABF" w14:textId="1D2BC75A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DATE:</w:t>
      </w:r>
      <w:r w:rsidRPr="00C139EB">
        <w:rPr>
          <w:sz w:val="22"/>
          <w:szCs w:val="22"/>
        </w:rPr>
        <w:tab/>
      </w:r>
      <w:r w:rsidR="00B171F6">
        <w:rPr>
          <w:sz w:val="22"/>
          <w:szCs w:val="22"/>
        </w:rPr>
        <w:fldChar w:fldCharType="begin"/>
      </w:r>
      <w:r w:rsidR="00B171F6">
        <w:rPr>
          <w:sz w:val="22"/>
          <w:szCs w:val="22"/>
        </w:rPr>
        <w:instrText xml:space="preserve"> DATE  \@ "MMMM d, yyyy"  \* MERGEFORMAT </w:instrText>
      </w:r>
      <w:r w:rsidR="00B171F6">
        <w:rPr>
          <w:sz w:val="22"/>
          <w:szCs w:val="22"/>
        </w:rPr>
        <w:fldChar w:fldCharType="separate"/>
      </w:r>
      <w:r w:rsidR="00F02069">
        <w:rPr>
          <w:noProof/>
          <w:sz w:val="22"/>
          <w:szCs w:val="22"/>
        </w:rPr>
        <w:t>July 10, 2025</w:t>
      </w:r>
      <w:r w:rsidR="00B171F6">
        <w:rPr>
          <w:sz w:val="22"/>
          <w:szCs w:val="22"/>
        </w:rPr>
        <w:fldChar w:fldCharType="end"/>
      </w:r>
    </w:p>
    <w:p w14:paraId="48827A11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</w:p>
    <w:p w14:paraId="5091BF5B" w14:textId="41587ECC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SUBJECT:</w:t>
      </w:r>
      <w:r w:rsidRPr="00C139EB">
        <w:rPr>
          <w:sz w:val="22"/>
          <w:szCs w:val="22"/>
        </w:rPr>
        <w:tab/>
        <w:t xml:space="preserve">Project </w:t>
      </w:r>
      <w:r w:rsidR="000225F0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1" w:name="Text3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WBS</w:t>
      </w:r>
      <w:r w:rsidR="000225F0">
        <w:rPr>
          <w:sz w:val="22"/>
          <w:szCs w:val="22"/>
        </w:rPr>
        <w:fldChar w:fldCharType="end"/>
      </w:r>
      <w:bookmarkEnd w:id="1"/>
      <w:r w:rsidRPr="00C139EB">
        <w:rPr>
          <w:sz w:val="22"/>
          <w:szCs w:val="22"/>
        </w:rPr>
        <w:t xml:space="preserve"> (</w:t>
      </w:r>
      <w:r w:rsidR="000225F0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2" w:name="Text4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TIP</w:t>
      </w:r>
      <w:r w:rsidR="000225F0">
        <w:rPr>
          <w:sz w:val="22"/>
          <w:szCs w:val="22"/>
        </w:rPr>
        <w:fldChar w:fldCharType="end"/>
      </w:r>
      <w:bookmarkEnd w:id="2"/>
      <w:r w:rsidRPr="00C139EB">
        <w:rPr>
          <w:sz w:val="22"/>
          <w:szCs w:val="22"/>
        </w:rPr>
        <w:t xml:space="preserve">) </w:t>
      </w:r>
      <w:r w:rsidRPr="00C139EB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3"/>
      <w:r w:rsidRPr="00C139EB">
        <w:rPr>
          <w:sz w:val="22"/>
          <w:szCs w:val="22"/>
        </w:rPr>
        <w:t xml:space="preserve"> County</w:t>
      </w:r>
    </w:p>
    <w:p w14:paraId="0266F675" w14:textId="2E1379E8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  <w:t xml:space="preserve">F. A. Project </w:t>
      </w:r>
      <w:r w:rsidRPr="00C139EB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4"/>
    </w:p>
    <w:p w14:paraId="4309854D" w14:textId="559FB934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</w:r>
      <w:r w:rsidR="000225F0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5" w:name="Text7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Project Description</w:t>
      </w:r>
      <w:r w:rsidR="000225F0">
        <w:rPr>
          <w:sz w:val="22"/>
          <w:szCs w:val="22"/>
        </w:rPr>
        <w:fldChar w:fldCharType="end"/>
      </w:r>
      <w:bookmarkEnd w:id="5"/>
    </w:p>
    <w:p w14:paraId="5F4BA78D" w14:textId="77777777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tab/>
      </w:r>
    </w:p>
    <w:p w14:paraId="7467AF20" w14:textId="77777777" w:rsidR="00C139EB" w:rsidRPr="00C139EB" w:rsidRDefault="00C139EB" w:rsidP="00C139EB">
      <w:pPr>
        <w:ind w:right="360"/>
        <w:jc w:val="center"/>
        <w:rPr>
          <w:b/>
          <w:sz w:val="22"/>
          <w:szCs w:val="22"/>
          <w:u w:val="single"/>
        </w:rPr>
      </w:pPr>
      <w:r w:rsidRPr="00C139EB">
        <w:rPr>
          <w:b/>
          <w:sz w:val="22"/>
          <w:szCs w:val="22"/>
          <w:u w:val="single"/>
        </w:rPr>
        <w:t>Design Revisions</w:t>
      </w:r>
    </w:p>
    <w:p w14:paraId="48B655D6" w14:textId="77777777" w:rsidR="00C139EB" w:rsidRPr="00C139EB" w:rsidRDefault="00C139EB" w:rsidP="00C139EB">
      <w:pPr>
        <w:rPr>
          <w:sz w:val="22"/>
          <w:szCs w:val="22"/>
        </w:rPr>
      </w:pPr>
    </w:p>
    <w:p w14:paraId="1607CC49" w14:textId="18393FB0" w:rsidR="00C139EB" w:rsidRPr="00C139EB" w:rsidRDefault="00C139EB" w:rsidP="00962F1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C139EB">
        <w:rPr>
          <w:sz w:val="22"/>
          <w:szCs w:val="22"/>
        </w:rPr>
        <w:t xml:space="preserve">The project design has been revised.  The revision briefly consists of </w:t>
      </w:r>
      <w:r w:rsidRPr="00C139EB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6" w:name="Text15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6"/>
      <w:r w:rsidRPr="00C139EB">
        <w:rPr>
          <w:sz w:val="22"/>
          <w:szCs w:val="22"/>
        </w:rPr>
        <w:t xml:space="preserve">.  Plan sheet(s) </w:t>
      </w:r>
      <w:r w:rsidRPr="00C139EB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r w:rsidRPr="00C139EB">
        <w:rPr>
          <w:sz w:val="22"/>
          <w:szCs w:val="22"/>
        </w:rPr>
        <w:t xml:space="preserve"> has(have) been modified and one set of revised prints for the subject project is enclosed.  Plan sheets are also available electronically and files reside in two locations:</w:t>
      </w:r>
    </w:p>
    <w:p w14:paraId="4434C251" w14:textId="77777777" w:rsidR="00C139EB" w:rsidRPr="00C139EB" w:rsidRDefault="00C139EB" w:rsidP="00962F1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370F874D" w14:textId="3B422448" w:rsidR="00A428A7" w:rsidRPr="00380F9B" w:rsidRDefault="00A428A7" w:rsidP="00A428A7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s and a ZIP file with the corresponding </w:t>
      </w:r>
      <w:r w:rsidR="005E0B68">
        <w:rPr>
          <w:sz w:val="22"/>
          <w:szCs w:val="22"/>
        </w:rPr>
        <w:t>MicroStation</w:t>
      </w:r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69C661B2" w14:textId="1022C056" w:rsidR="00A428A7" w:rsidRPr="00571438" w:rsidRDefault="00A428A7" w:rsidP="00A428A7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7A9EE9DD" w14:textId="77777777" w:rsidR="00C139EB" w:rsidRDefault="00C139EB" w:rsidP="00962F19">
      <w:pPr>
        <w:jc w:val="both"/>
        <w:rPr>
          <w:sz w:val="22"/>
          <w:szCs w:val="22"/>
        </w:rPr>
      </w:pPr>
    </w:p>
    <w:p w14:paraId="3D7EBB52" w14:textId="77777777" w:rsidR="00A428A7" w:rsidRPr="00C139EB" w:rsidRDefault="00A428A7" w:rsidP="00962F19">
      <w:pPr>
        <w:jc w:val="both"/>
        <w:rPr>
          <w:sz w:val="22"/>
          <w:szCs w:val="22"/>
        </w:rPr>
      </w:pPr>
    </w:p>
    <w:p w14:paraId="41E51254" w14:textId="1499B732" w:rsidR="00C139EB" w:rsidRPr="00C139EB" w:rsidRDefault="00C139EB" w:rsidP="00962F19">
      <w:pPr>
        <w:jc w:val="both"/>
        <w:rPr>
          <w:sz w:val="22"/>
          <w:szCs w:val="22"/>
        </w:rPr>
      </w:pPr>
      <w:r w:rsidRPr="00C139EB">
        <w:rPr>
          <w:sz w:val="22"/>
          <w:szCs w:val="22"/>
        </w:rPr>
        <w:t xml:space="preserve">We need your recommendations by </w:t>
      </w:r>
      <w:r w:rsidR="000225F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>
              <w:default w:val="Date"/>
            </w:textInput>
          </w:ffData>
        </w:fldChar>
      </w:r>
      <w:bookmarkStart w:id="7" w:name="Text9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Date</w:t>
      </w:r>
      <w:r w:rsidR="000225F0">
        <w:rPr>
          <w:sz w:val="22"/>
          <w:szCs w:val="22"/>
        </w:rPr>
        <w:fldChar w:fldCharType="end"/>
      </w:r>
      <w:bookmarkEnd w:id="7"/>
      <w:r w:rsidRPr="00C139EB">
        <w:rPr>
          <w:sz w:val="22"/>
          <w:szCs w:val="22"/>
        </w:rPr>
        <w:t xml:space="preserve">.  The project </w:t>
      </w:r>
      <w:r w:rsidR="009A0A7F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was) (is to be)"/>
            </w:textInput>
          </w:ffData>
        </w:fldChar>
      </w:r>
      <w:r w:rsidR="009A0A7F">
        <w:rPr>
          <w:sz w:val="22"/>
          <w:szCs w:val="22"/>
        </w:rPr>
        <w:instrText xml:space="preserve"> FORMTEXT </w:instrText>
      </w:r>
      <w:r w:rsidR="009A0A7F">
        <w:rPr>
          <w:sz w:val="22"/>
          <w:szCs w:val="22"/>
        </w:rPr>
      </w:r>
      <w:r w:rsidR="009A0A7F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(was) (is to be)</w:t>
      </w:r>
      <w:r w:rsidR="009A0A7F">
        <w:rPr>
          <w:sz w:val="22"/>
          <w:szCs w:val="22"/>
        </w:rPr>
        <w:fldChar w:fldCharType="end"/>
      </w:r>
      <w:r w:rsidRPr="00C139EB">
        <w:rPr>
          <w:sz w:val="22"/>
          <w:szCs w:val="22"/>
        </w:rPr>
        <w:t xml:space="preserve"> sent to R/W on </w:t>
      </w:r>
      <w:r w:rsidR="000225F0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>
              <w:default w:val="Date"/>
            </w:textInput>
          </w:ffData>
        </w:fldChar>
      </w:r>
      <w:bookmarkStart w:id="8" w:name="Text10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Date</w:t>
      </w:r>
      <w:r w:rsidR="000225F0">
        <w:rPr>
          <w:sz w:val="22"/>
          <w:szCs w:val="22"/>
        </w:rPr>
        <w:fldChar w:fldCharType="end"/>
      </w:r>
      <w:bookmarkEnd w:id="8"/>
      <w:r w:rsidRPr="00C139EB">
        <w:rPr>
          <w:sz w:val="22"/>
          <w:szCs w:val="22"/>
        </w:rPr>
        <w:t xml:space="preserve"> and is scheduled for the </w:t>
      </w:r>
      <w:r w:rsidR="000225F0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>
              <w:default w:val="Let Date"/>
            </w:textInput>
          </w:ffData>
        </w:fldChar>
      </w:r>
      <w:bookmarkStart w:id="9" w:name="Text11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Let Date</w:t>
      </w:r>
      <w:r w:rsidR="000225F0">
        <w:rPr>
          <w:sz w:val="22"/>
          <w:szCs w:val="22"/>
        </w:rPr>
        <w:fldChar w:fldCharType="end"/>
      </w:r>
      <w:bookmarkEnd w:id="9"/>
      <w:r w:rsidRPr="00C139EB">
        <w:rPr>
          <w:sz w:val="22"/>
          <w:szCs w:val="22"/>
        </w:rPr>
        <w:t xml:space="preserve"> Let.</w:t>
      </w:r>
    </w:p>
    <w:p w14:paraId="0BFCFCAE" w14:textId="77777777" w:rsidR="00C139EB" w:rsidRPr="00C139EB" w:rsidRDefault="00C139EB" w:rsidP="00962F19">
      <w:pPr>
        <w:jc w:val="both"/>
        <w:rPr>
          <w:sz w:val="22"/>
          <w:szCs w:val="22"/>
        </w:rPr>
      </w:pPr>
    </w:p>
    <w:p w14:paraId="037662BA" w14:textId="36B18F36" w:rsidR="00C139EB" w:rsidRPr="00C139EB" w:rsidRDefault="00C139EB" w:rsidP="00962F19">
      <w:pPr>
        <w:jc w:val="both"/>
        <w:rPr>
          <w:sz w:val="22"/>
          <w:szCs w:val="22"/>
        </w:rPr>
      </w:pPr>
      <w:r w:rsidRPr="00C139EB">
        <w:rPr>
          <w:sz w:val="22"/>
          <w:szCs w:val="22"/>
        </w:rPr>
        <w:t>If you have any questions, please contact me at (919) 707-</w:t>
      </w:r>
      <w:bookmarkStart w:id="10" w:name="Text17"/>
      <w:r w:rsidRPr="00C139EB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0"/>
      <w:r w:rsidRPr="00C139EB">
        <w:rPr>
          <w:sz w:val="22"/>
          <w:szCs w:val="22"/>
        </w:rPr>
        <w:t>.</w:t>
      </w:r>
    </w:p>
    <w:p w14:paraId="6FB61FEE" w14:textId="77777777" w:rsidR="00C139EB" w:rsidRPr="00C139EB" w:rsidRDefault="00C139EB" w:rsidP="00C139EB">
      <w:pPr>
        <w:rPr>
          <w:sz w:val="22"/>
          <w:szCs w:val="22"/>
        </w:rPr>
      </w:pPr>
    </w:p>
    <w:bookmarkStart w:id="11" w:name="Text18"/>
    <w:p w14:paraId="38F3EDAA" w14:textId="1E136480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1"/>
      <w:r w:rsidRPr="00C139EB">
        <w:rPr>
          <w:sz w:val="22"/>
          <w:szCs w:val="22"/>
        </w:rPr>
        <w:t>/</w:t>
      </w:r>
      <w:r w:rsidRPr="00C139EB">
        <w:rPr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2" w:name="Text14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2"/>
    </w:p>
    <w:p w14:paraId="00F16482" w14:textId="77777777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t>Enclosure</w:t>
      </w:r>
    </w:p>
    <w:p w14:paraId="47A98939" w14:textId="77777777" w:rsidR="00643D0A" w:rsidRDefault="00643D0A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</w:p>
    <w:p w14:paraId="4E0219D0" w14:textId="77777777" w:rsidR="00B171F6" w:rsidRDefault="00C139EB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  <w:proofErr w:type="spellStart"/>
      <w:r w:rsidRPr="00C139EB">
        <w:rPr>
          <w:sz w:val="22"/>
          <w:szCs w:val="22"/>
        </w:rPr>
        <w:t>ec</w:t>
      </w:r>
      <w:proofErr w:type="spellEnd"/>
      <w:r w:rsidRPr="00C139EB">
        <w:rPr>
          <w:sz w:val="22"/>
          <w:szCs w:val="22"/>
        </w:rPr>
        <w:t xml:space="preserve">:   </w:t>
      </w:r>
    </w:p>
    <w:p w14:paraId="41A51827" w14:textId="5806EF06" w:rsidR="00B171F6" w:rsidRDefault="00B171F6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</w:p>
    <w:tbl>
      <w:tblPr>
        <w:tblStyle w:val="TableGrid"/>
        <w:tblW w:w="969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95"/>
        <w:gridCol w:w="4799"/>
      </w:tblGrid>
      <w:tr w:rsidR="005A7167" w:rsidRPr="00D34B17" w14:paraId="4EFAD19A" w14:textId="77777777" w:rsidTr="00643D0A">
        <w:tc>
          <w:tcPr>
            <w:tcW w:w="4895" w:type="dxa"/>
          </w:tcPr>
          <w:p w14:paraId="759C76F7" w14:textId="7DC6CC23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E8CEA07" w14:textId="3B90DE31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Division_RW_Agent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«Division_RW_Agent»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5A7167" w:rsidRPr="00D34B17" w14:paraId="32D07DD4" w14:textId="77777777" w:rsidTr="00643D0A">
        <w:tc>
          <w:tcPr>
            <w:tcW w:w="4895" w:type="dxa"/>
          </w:tcPr>
          <w:p w14:paraId="5853C856" w14:textId="7C294BE9" w:rsidR="005A7167" w:rsidRPr="00D34B17" w:rsidRDefault="005A7167" w:rsidP="005E0B68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State_Hydraulics_Engineer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«State_Hydraulics_Engineer»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21396B27" w14:textId="47C22A27" w:rsidR="005A7167" w:rsidRPr="00D34B17" w:rsidRDefault="005A7167" w:rsidP="005E0B68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Area_RW_Appraiser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F02069" w:rsidRPr="00D34B17" w14:paraId="1CC717E0" w14:textId="77777777" w:rsidTr="00643D0A">
        <w:tc>
          <w:tcPr>
            <w:tcW w:w="4895" w:type="dxa"/>
          </w:tcPr>
          <w:p w14:paraId="0747F098" w14:textId="01EB83AB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"Assistant_State_Hydraulic_Engineer"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6DE59D0E" w14:textId="3C88101C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Regional_Signing_Engineer_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«Regional_Signing_Engineer_»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69692ADC" w14:textId="77777777" w:rsidTr="00643D0A">
        <w:tc>
          <w:tcPr>
            <w:tcW w:w="4895" w:type="dxa"/>
          </w:tcPr>
          <w:p w14:paraId="1CEBB489" w14:textId="4020B984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State_Traffic_Management_Engineer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«State_Traffic_Management_Engineer»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19799C2D" w14:textId="5F135A25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3B4F2C01" w14:textId="77777777" w:rsidTr="00643D0A">
        <w:tc>
          <w:tcPr>
            <w:tcW w:w="4895" w:type="dxa"/>
          </w:tcPr>
          <w:p w14:paraId="029E22D3" w14:textId="58AA8A7A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hyperlink r:id="rId10" w:history="1">
              <w:r w:rsidRPr="00D34B17">
                <w:rPr>
                  <w:rStyle w:val="Hyperlink"/>
                  <w:sz w:val="22"/>
                  <w:szCs w:val="22"/>
                </w:rPr>
                <w:fldChar w:fldCharType="begin">
                  <w:ffData>
                    <w:name w:val="Text12"/>
                    <w:enabled/>
                    <w:calcOnExit w:val="0"/>
                    <w:textInput>
                      <w:default w:val="Regional Traffic Engineer"/>
                    </w:textInput>
                  </w:ffData>
                </w:fldChar>
              </w:r>
              <w:r w:rsidRPr="00D34B17">
                <w:rPr>
                  <w:rStyle w:val="Hyperlink"/>
                  <w:sz w:val="22"/>
                  <w:szCs w:val="22"/>
                </w:rPr>
                <w:instrText xml:space="preserve"> FORMTEXT </w:instrText>
              </w:r>
              <w:r w:rsidRPr="00D34B17">
                <w:rPr>
                  <w:rStyle w:val="Hyperlink"/>
                  <w:sz w:val="22"/>
                  <w:szCs w:val="22"/>
                </w:rPr>
              </w:r>
              <w:r w:rsidRPr="00D34B17">
                <w:rPr>
                  <w:rStyle w:val="Hyperlink"/>
                  <w:sz w:val="22"/>
                  <w:szCs w:val="22"/>
                </w:rPr>
                <w:fldChar w:fldCharType="separate"/>
              </w:r>
              <w:r>
                <w:rPr>
                  <w:rStyle w:val="Hyperlink"/>
                  <w:noProof/>
                  <w:sz w:val="22"/>
                  <w:szCs w:val="22"/>
                </w:rPr>
                <w:t>Regional Traffic Engineer</w:t>
              </w:r>
              <w:r w:rsidRPr="00D34B17">
                <w:rPr>
                  <w:rStyle w:val="Hyperlink"/>
                  <w:sz w:val="22"/>
                  <w:szCs w:val="22"/>
                </w:rPr>
                <w:fldChar w:fldCharType="end"/>
              </w:r>
            </w:hyperlink>
          </w:p>
        </w:tc>
        <w:tc>
          <w:tcPr>
            <w:tcW w:w="4799" w:type="dxa"/>
          </w:tcPr>
          <w:p w14:paraId="07AAB785" w14:textId="437E9EC6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Account_Payables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«Account_Payables»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5AB317F9" w14:textId="77777777" w:rsidTr="00643D0A">
        <w:tc>
          <w:tcPr>
            <w:tcW w:w="4895" w:type="dxa"/>
          </w:tcPr>
          <w:p w14:paraId="67580628" w14:textId="0FBB1021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Traffic_Management_Regional_Engineer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«Traffic_Management_Regional_Engineer»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36F11B5A" w14:textId="247635B9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17F64A94" w14:textId="77777777" w:rsidTr="00643D0A">
        <w:tc>
          <w:tcPr>
            <w:tcW w:w="4895" w:type="dxa"/>
          </w:tcPr>
          <w:p w14:paraId="23AB81DA" w14:textId="77331FAE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Regional_Congestion_Management_Engineer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«Regional_Congestion_Management_Engineer»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5A14C3C" w14:textId="6D0ABEFF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Utilities_Business_Officer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«Utilities_Business_Officer»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sz w:val="22"/>
                <w:szCs w:val="22"/>
              </w:rPr>
              <w:tab/>
            </w:r>
          </w:p>
        </w:tc>
      </w:tr>
      <w:tr w:rsidR="00F02069" w:rsidRPr="00D34B17" w14:paraId="3C5226AB" w14:textId="77777777" w:rsidTr="00643D0A">
        <w:tc>
          <w:tcPr>
            <w:tcW w:w="4895" w:type="dxa"/>
          </w:tcPr>
          <w:p w14:paraId="5E97CCC1" w14:textId="38BCEDFC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State_Geotechnical_Engineer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«State_Geotechnical_Engineer»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09702C6" w14:textId="64CB927D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41D43ABC" w14:textId="77777777" w:rsidTr="00643D0A">
        <w:tc>
          <w:tcPr>
            <w:tcW w:w="4895" w:type="dxa"/>
          </w:tcPr>
          <w:p w14:paraId="36A24591" w14:textId="5A9A3FF2" w:rsidR="00F02069" w:rsidRPr="00D34B17" w:rsidRDefault="00F02069" w:rsidP="00D34B17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SMU_Project_Engineer_or_Team_Lead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«SMU_Project_Engineer_or_Team_Lead»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A5389A5" w14:textId="0477F2F7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State_Signing_and_Delineation_Engineer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«State_Signing_and_Delineation_Engineer»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sz w:val="22"/>
                <w:szCs w:val="22"/>
              </w:rPr>
              <w:t xml:space="preserve">  </w:t>
            </w:r>
          </w:p>
        </w:tc>
      </w:tr>
      <w:tr w:rsidR="00F02069" w:rsidRPr="00D34B17" w14:paraId="66FD9632" w14:textId="77777777" w:rsidTr="00643D0A">
        <w:tc>
          <w:tcPr>
            <w:tcW w:w="4895" w:type="dxa"/>
          </w:tcPr>
          <w:p w14:paraId="05DE1631" w14:textId="4C6EEC74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rStyle w:val="Hyperlink"/>
                <w:noProof/>
                <w:color w:val="auto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instrText xml:space="preserve"> FORMTEXT </w:instrText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separate"/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t>Senior Project Manager</w:t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34060BC0" w14:textId="7CA0AEDA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</w:tr>
      <w:tr w:rsidR="00F02069" w:rsidRPr="00D34B17" w14:paraId="561935D7" w14:textId="77777777" w:rsidTr="00643D0A">
        <w:tc>
          <w:tcPr>
            <w:tcW w:w="4895" w:type="dxa"/>
          </w:tcPr>
          <w:p w14:paraId="2977E703" w14:textId="70AD028A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Manager_of_PMU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«Manager_of_PMU»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77E638AD" w14:textId="0D9A247B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</w:tr>
      <w:tr w:rsidR="00F02069" w:rsidRPr="00D34B17" w14:paraId="2AD123B2" w14:textId="77777777" w:rsidTr="00643D0A">
        <w:tc>
          <w:tcPr>
            <w:tcW w:w="4895" w:type="dxa"/>
          </w:tcPr>
          <w:p w14:paraId="20334FA6" w14:textId="22A36938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ECAP_Team_Lead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«ECAP_Team_Lead»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6B836546" w14:textId="694B089C" w:rsidR="00F02069" w:rsidRPr="00D34B17" w:rsidRDefault="00F02069" w:rsidP="00D34B17">
            <w:pPr>
              <w:tabs>
                <w:tab w:val="left" w:pos="450"/>
              </w:tabs>
              <w:rPr>
                <w:color w:val="FF0000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Erosion_Control_Engineering_Supervisor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«Erosion_Control_Engineering_Supervisor»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2CF8610D" w14:textId="77777777" w:rsidTr="00643D0A">
        <w:tc>
          <w:tcPr>
            <w:tcW w:w="4895" w:type="dxa"/>
          </w:tcPr>
          <w:p w14:paraId="3453217B" w14:textId="464AB9D3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Traffic_Noise__Air_Quality_Group_Leader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«Traffic_Noise__Air_Quality_Group_Leader»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74383FE6" w14:textId="6465A2D7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27254C50" w14:textId="77777777" w:rsidTr="00643D0A">
        <w:tc>
          <w:tcPr>
            <w:tcW w:w="4895" w:type="dxa"/>
          </w:tcPr>
          <w:p w14:paraId="4FB00B5C" w14:textId="769109DB" w:rsidR="00F02069" w:rsidRPr="00D34B17" w:rsidRDefault="00F02069" w:rsidP="00D34B17">
            <w:pPr>
              <w:tabs>
                <w:tab w:val="left" w:pos="450"/>
                <w:tab w:val="left" w:pos="4050"/>
              </w:tabs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  <w:tc>
          <w:tcPr>
            <w:tcW w:w="4799" w:type="dxa"/>
          </w:tcPr>
          <w:p w14:paraId="2FB0A7E2" w14:textId="69D7C268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State_Signals_Engineer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«State_Signals_Engineer»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43D0D512" w14:textId="77777777" w:rsidTr="00643D0A">
        <w:tc>
          <w:tcPr>
            <w:tcW w:w="4895" w:type="dxa"/>
          </w:tcPr>
          <w:p w14:paraId="5CED7047" w14:textId="296E5331" w:rsidR="00F02069" w:rsidRDefault="00F02069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Pr="00D34B17">
              <w:rPr>
                <w:color w:val="FF0000"/>
                <w:sz w:val="22"/>
                <w:szCs w:val="22"/>
              </w:rPr>
              <w:t>(if property ties or survey control sheets impacted)</w:t>
            </w:r>
          </w:p>
        </w:tc>
        <w:tc>
          <w:tcPr>
            <w:tcW w:w="4799" w:type="dxa"/>
          </w:tcPr>
          <w:p w14:paraId="1BF93E1E" w14:textId="1549F576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  <w:tr w:rsidR="00F02069" w:rsidRPr="00D34B17" w14:paraId="1F97D323" w14:textId="77777777" w:rsidTr="00643D0A">
        <w:tc>
          <w:tcPr>
            <w:tcW w:w="4895" w:type="dxa"/>
          </w:tcPr>
          <w:p w14:paraId="3D8AFB04" w14:textId="5887BEAC" w:rsidR="00F02069" w:rsidRDefault="00F02069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Central_LS_Project_Development_Engineer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«Central_LS_Project_Development_Engineer»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17CC9C60" w14:textId="5558F7A6" w:rsidR="00F02069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  <w:tr w:rsidR="00F02069" w:rsidRPr="00D34B17" w14:paraId="5B1AAE90" w14:textId="77777777" w:rsidTr="00643D0A">
        <w:tc>
          <w:tcPr>
            <w:tcW w:w="4895" w:type="dxa"/>
          </w:tcPr>
          <w:p w14:paraId="43776788" w14:textId="29A7A0B5" w:rsidR="00F02069" w:rsidRDefault="00F02069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56CB94DC" w14:textId="77777777" w:rsidR="00F02069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</w:tbl>
    <w:p w14:paraId="1E8BAB67" w14:textId="77777777" w:rsidR="00D34B17" w:rsidRDefault="00D34B17" w:rsidP="00C139EB">
      <w:pPr>
        <w:tabs>
          <w:tab w:val="left" w:pos="450"/>
          <w:tab w:val="left" w:pos="4050"/>
        </w:tabs>
        <w:rPr>
          <w:color w:val="FF0000"/>
          <w:sz w:val="22"/>
          <w:szCs w:val="22"/>
        </w:rPr>
      </w:pPr>
    </w:p>
    <w:p w14:paraId="6F3B3F0B" w14:textId="77777777" w:rsidR="00C139EB" w:rsidRPr="00D34B17" w:rsidRDefault="00DD5AD9" w:rsidP="00C139EB">
      <w:pPr>
        <w:tabs>
          <w:tab w:val="left" w:pos="450"/>
          <w:tab w:val="left" w:pos="4050"/>
        </w:tabs>
        <w:rPr>
          <w:sz w:val="22"/>
          <w:szCs w:val="22"/>
        </w:rPr>
      </w:pPr>
      <w:r>
        <w:rPr>
          <w:rStyle w:val="Hyperlink"/>
          <w:b/>
          <w:color w:val="FF0000"/>
          <w:sz w:val="22"/>
          <w:szCs w:val="22"/>
        </w:rPr>
        <w:t xml:space="preserve">Add to </w:t>
      </w:r>
      <w:proofErr w:type="spellStart"/>
      <w:proofErr w:type="gramStart"/>
      <w:r>
        <w:rPr>
          <w:rStyle w:val="Hyperlink"/>
          <w:b/>
          <w:color w:val="FF0000"/>
          <w:sz w:val="22"/>
          <w:szCs w:val="22"/>
        </w:rPr>
        <w:t>ec</w:t>
      </w:r>
      <w:proofErr w:type="spellEnd"/>
      <w:proofErr w:type="gramEnd"/>
      <w:r>
        <w:rPr>
          <w:rStyle w:val="Hyperlink"/>
          <w:b/>
          <w:color w:val="FF0000"/>
          <w:sz w:val="22"/>
          <w:szCs w:val="22"/>
        </w:rPr>
        <w:t xml:space="preserve"> list a</w:t>
      </w:r>
      <w:r w:rsidR="00C139EB" w:rsidRPr="00D34B17">
        <w:rPr>
          <w:rStyle w:val="Hyperlink"/>
          <w:b/>
          <w:color w:val="FF0000"/>
          <w:sz w:val="22"/>
          <w:szCs w:val="22"/>
        </w:rPr>
        <w:t xml:space="preserve">s </w:t>
      </w:r>
      <w:r>
        <w:rPr>
          <w:rStyle w:val="Hyperlink"/>
          <w:b/>
          <w:color w:val="FF0000"/>
          <w:sz w:val="22"/>
          <w:szCs w:val="22"/>
        </w:rPr>
        <w:t>n</w:t>
      </w:r>
      <w:r w:rsidR="00C139EB" w:rsidRPr="00D34B17">
        <w:rPr>
          <w:rStyle w:val="Hyperlink"/>
          <w:b/>
          <w:color w:val="FF0000"/>
          <w:sz w:val="22"/>
          <w:szCs w:val="22"/>
        </w:rPr>
        <w:t>eeded</w:t>
      </w:r>
    </w:p>
    <w:p w14:paraId="4EEE84C7" w14:textId="77777777" w:rsidR="009E5E23" w:rsidRDefault="009E5E23">
      <w:pPr>
        <w:rPr>
          <w:rStyle w:val="Hyperlink"/>
          <w:sz w:val="22"/>
          <w:szCs w:val="22"/>
        </w:rPr>
      </w:pPr>
    </w:p>
    <w:sectPr w:rsidR="009E5E23" w:rsidSect="002879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994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49E35" w14:textId="77777777" w:rsidR="00C975BE" w:rsidRDefault="00C975BE">
      <w:r>
        <w:separator/>
      </w:r>
    </w:p>
  </w:endnote>
  <w:endnote w:type="continuationSeparator" w:id="0">
    <w:p w14:paraId="196E3544" w14:textId="77777777" w:rsidR="00C975BE" w:rsidRDefault="00C975BE">
      <w:r>
        <w:continuationSeparator/>
      </w:r>
    </w:p>
  </w:endnote>
  <w:endnote w:type="continuationNotice" w:id="1">
    <w:p w14:paraId="4198AA28" w14:textId="77777777" w:rsidR="0082782F" w:rsidRDefault="00827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51F45" w14:textId="77777777" w:rsidR="006C3957" w:rsidRDefault="006C39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92DD" w14:textId="77777777" w:rsidR="006C3957" w:rsidRDefault="006C39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62F06" w14:textId="77777777" w:rsidR="006C3957" w:rsidRDefault="006C3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2CE4" w14:textId="77777777" w:rsidR="00C975BE" w:rsidRDefault="00C975BE">
      <w:r>
        <w:separator/>
      </w:r>
    </w:p>
  </w:footnote>
  <w:footnote w:type="continuationSeparator" w:id="0">
    <w:p w14:paraId="3EC68E13" w14:textId="77777777" w:rsidR="00C975BE" w:rsidRDefault="00C975BE">
      <w:r>
        <w:continuationSeparator/>
      </w:r>
    </w:p>
  </w:footnote>
  <w:footnote w:type="continuationNotice" w:id="1">
    <w:p w14:paraId="7147BE21" w14:textId="77777777" w:rsidR="0082782F" w:rsidRDefault="008278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0E5A" w14:textId="77777777" w:rsidR="006C3957" w:rsidRDefault="006C39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7A88" w14:textId="77777777" w:rsidR="00634FA4" w:rsidRDefault="00634FA4">
    <w:pPr>
      <w:pStyle w:val="Header"/>
      <w:tabs>
        <w:tab w:val="clear" w:pos="4320"/>
        <w:tab w:val="clear" w:pos="8640"/>
      </w:tabs>
      <w:rPr>
        <w:sz w:val="6"/>
      </w:rPr>
    </w:pPr>
  </w:p>
  <w:p w14:paraId="0B277665" w14:textId="77777777" w:rsidR="00634FA4" w:rsidRDefault="00634FA4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634FA4" w14:paraId="7AB045DC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646CDB1" w14:textId="77777777" w:rsidR="00634FA4" w:rsidRDefault="00634FA4"/>
      </w:tc>
      <w:tc>
        <w:tcPr>
          <w:tcW w:w="3288" w:type="dxa"/>
        </w:tcPr>
        <w:p w14:paraId="654DA7FC" w14:textId="77777777" w:rsidR="00634FA4" w:rsidRDefault="00634FA4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12FEDD3" wp14:editId="66C38700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F326096" w14:textId="77777777" w:rsidR="00634FA4" w:rsidRDefault="00634FA4"/>
      </w:tc>
    </w:tr>
    <w:tr w:rsidR="00634FA4" w14:paraId="419B0EF9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775145D" w14:textId="77777777" w:rsidR="00634FA4" w:rsidRDefault="00634FA4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634FA4" w14:paraId="5CF4D188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49A4277" w14:textId="77777777" w:rsidR="00634FA4" w:rsidRDefault="00634FA4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634FA4" w14:paraId="1F9BC152" w14:textId="77777777" w:rsidTr="00DB1437">
      <w:trPr>
        <w:jc w:val="center"/>
      </w:trPr>
      <w:tc>
        <w:tcPr>
          <w:tcW w:w="3086" w:type="dxa"/>
          <w:gridSpan w:val="2"/>
        </w:tcPr>
        <w:p w14:paraId="37172373" w14:textId="26F543A5" w:rsidR="00634FA4" w:rsidRDefault="006C3957" w:rsidP="00DB1437">
          <w:pPr>
            <w:spacing w:before="120"/>
            <w:jc w:val="center"/>
            <w:rPr>
              <w:spacing w:val="-14"/>
              <w:sz w:val="22"/>
            </w:rPr>
          </w:pPr>
          <w:r w:rsidRPr="006C3957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0DB7D2D7" w14:textId="77777777" w:rsidR="00634FA4" w:rsidRDefault="00634FA4" w:rsidP="00DB1437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6A6ED1" w14:paraId="4DEB2FDA" w14:textId="77777777" w:rsidTr="006A6ED1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6A6ED1" w14:paraId="45E42488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0F799209" w14:textId="77777777" w:rsidR="006A6ED1" w:rsidRDefault="006A6ED1" w:rsidP="006A6ED1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60203056" w14:textId="4C20556A" w:rsidR="006A6ED1" w:rsidRDefault="006A6ED1" w:rsidP="006A6ED1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5297AB84" w14:textId="77777777" w:rsidR="00634FA4" w:rsidRDefault="00634FA4" w:rsidP="00DB1437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634FA4" w14:paraId="4E544516" w14:textId="77777777" w:rsidTr="00DB1437">
      <w:trPr>
        <w:trHeight w:val="152"/>
        <w:jc w:val="center"/>
      </w:trPr>
      <w:tc>
        <w:tcPr>
          <w:tcW w:w="3086" w:type="dxa"/>
          <w:gridSpan w:val="2"/>
        </w:tcPr>
        <w:p w14:paraId="35541C83" w14:textId="77777777" w:rsidR="00634FA4" w:rsidRDefault="00634FA4" w:rsidP="00DB1437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6D6B07E" w14:textId="77777777" w:rsidR="00634FA4" w:rsidRDefault="00634FA4" w:rsidP="00DB1437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253DC8FC" w14:textId="77777777" w:rsidR="00634FA4" w:rsidRDefault="00634FA4" w:rsidP="00DB1437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1EB3928" w14:textId="77777777" w:rsidR="00634FA4" w:rsidRDefault="00634FA4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0090393">
    <w:abstractNumId w:val="14"/>
  </w:num>
  <w:num w:numId="2" w16cid:durableId="1229850939">
    <w:abstractNumId w:val="11"/>
  </w:num>
  <w:num w:numId="3" w16cid:durableId="164631948">
    <w:abstractNumId w:val="2"/>
  </w:num>
  <w:num w:numId="4" w16cid:durableId="1020594231">
    <w:abstractNumId w:val="5"/>
  </w:num>
  <w:num w:numId="5" w16cid:durableId="381901907">
    <w:abstractNumId w:val="6"/>
  </w:num>
  <w:num w:numId="6" w16cid:durableId="829639291">
    <w:abstractNumId w:val="10"/>
  </w:num>
  <w:num w:numId="7" w16cid:durableId="2062824427">
    <w:abstractNumId w:val="13"/>
  </w:num>
  <w:num w:numId="8" w16cid:durableId="1546258268">
    <w:abstractNumId w:val="12"/>
  </w:num>
  <w:num w:numId="9" w16cid:durableId="1535461081">
    <w:abstractNumId w:val="7"/>
  </w:num>
  <w:num w:numId="10" w16cid:durableId="797723516">
    <w:abstractNumId w:val="4"/>
  </w:num>
  <w:num w:numId="11" w16cid:durableId="1749383450">
    <w:abstractNumId w:val="8"/>
  </w:num>
  <w:num w:numId="12" w16cid:durableId="1213272391">
    <w:abstractNumId w:val="0"/>
  </w:num>
  <w:num w:numId="13" w16cid:durableId="1623072069">
    <w:abstractNumId w:val="9"/>
  </w:num>
  <w:num w:numId="14" w16cid:durableId="1492137909">
    <w:abstractNumId w:val="3"/>
  </w:num>
  <w:num w:numId="15" w16cid:durableId="1352533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367"/>
    <w:rsid w:val="00007128"/>
    <w:rsid w:val="000225F0"/>
    <w:rsid w:val="00037CDA"/>
    <w:rsid w:val="000B7BA8"/>
    <w:rsid w:val="000E0174"/>
    <w:rsid w:val="00100DC3"/>
    <w:rsid w:val="001310EC"/>
    <w:rsid w:val="00145CD0"/>
    <w:rsid w:val="001525CD"/>
    <w:rsid w:val="001804EF"/>
    <w:rsid w:val="001837B6"/>
    <w:rsid w:val="001C49ED"/>
    <w:rsid w:val="001C4E11"/>
    <w:rsid w:val="00215EE1"/>
    <w:rsid w:val="00230DCE"/>
    <w:rsid w:val="00245A7B"/>
    <w:rsid w:val="0024758F"/>
    <w:rsid w:val="00257DF4"/>
    <w:rsid w:val="00263020"/>
    <w:rsid w:val="00275C7F"/>
    <w:rsid w:val="00287990"/>
    <w:rsid w:val="002C5CD4"/>
    <w:rsid w:val="00324EC9"/>
    <w:rsid w:val="00350076"/>
    <w:rsid w:val="003577DB"/>
    <w:rsid w:val="00361E1F"/>
    <w:rsid w:val="0037042B"/>
    <w:rsid w:val="003821F5"/>
    <w:rsid w:val="00382449"/>
    <w:rsid w:val="00383FCE"/>
    <w:rsid w:val="003A2BA1"/>
    <w:rsid w:val="003B4BED"/>
    <w:rsid w:val="003C7D24"/>
    <w:rsid w:val="00464BD8"/>
    <w:rsid w:val="004A083F"/>
    <w:rsid w:val="004A198C"/>
    <w:rsid w:val="004F1D6A"/>
    <w:rsid w:val="005556DB"/>
    <w:rsid w:val="005574BD"/>
    <w:rsid w:val="00572A41"/>
    <w:rsid w:val="005A7167"/>
    <w:rsid w:val="005B72CB"/>
    <w:rsid w:val="005C561D"/>
    <w:rsid w:val="005E0B68"/>
    <w:rsid w:val="005E3525"/>
    <w:rsid w:val="0062172B"/>
    <w:rsid w:val="00634FA4"/>
    <w:rsid w:val="00640A3D"/>
    <w:rsid w:val="00643D0A"/>
    <w:rsid w:val="00645C7C"/>
    <w:rsid w:val="00683A89"/>
    <w:rsid w:val="00697022"/>
    <w:rsid w:val="006A6ED1"/>
    <w:rsid w:val="006C3957"/>
    <w:rsid w:val="007064DA"/>
    <w:rsid w:val="00742108"/>
    <w:rsid w:val="007535E1"/>
    <w:rsid w:val="00772DB5"/>
    <w:rsid w:val="007765EF"/>
    <w:rsid w:val="007B32A5"/>
    <w:rsid w:val="007D301C"/>
    <w:rsid w:val="007D324E"/>
    <w:rsid w:val="0082782F"/>
    <w:rsid w:val="00842AC6"/>
    <w:rsid w:val="00854DF5"/>
    <w:rsid w:val="00865890"/>
    <w:rsid w:val="00880CC8"/>
    <w:rsid w:val="008854D5"/>
    <w:rsid w:val="008C3180"/>
    <w:rsid w:val="00930964"/>
    <w:rsid w:val="00962F19"/>
    <w:rsid w:val="009A0A7F"/>
    <w:rsid w:val="009A4C07"/>
    <w:rsid w:val="009A7F12"/>
    <w:rsid w:val="009D3BB6"/>
    <w:rsid w:val="009E5E23"/>
    <w:rsid w:val="00A428A7"/>
    <w:rsid w:val="00AF4D87"/>
    <w:rsid w:val="00B171F6"/>
    <w:rsid w:val="00B36679"/>
    <w:rsid w:val="00B52920"/>
    <w:rsid w:val="00BB0C3A"/>
    <w:rsid w:val="00BC7676"/>
    <w:rsid w:val="00BE19F2"/>
    <w:rsid w:val="00BF4670"/>
    <w:rsid w:val="00C139EB"/>
    <w:rsid w:val="00C72343"/>
    <w:rsid w:val="00C87692"/>
    <w:rsid w:val="00C975BE"/>
    <w:rsid w:val="00CB6DD0"/>
    <w:rsid w:val="00CC5F12"/>
    <w:rsid w:val="00CE78DB"/>
    <w:rsid w:val="00D229C7"/>
    <w:rsid w:val="00D34B17"/>
    <w:rsid w:val="00D633D9"/>
    <w:rsid w:val="00DB1437"/>
    <w:rsid w:val="00DD5AD9"/>
    <w:rsid w:val="00DE0367"/>
    <w:rsid w:val="00DF0078"/>
    <w:rsid w:val="00E17E38"/>
    <w:rsid w:val="00E644BF"/>
    <w:rsid w:val="00E73226"/>
    <w:rsid w:val="00E84D3C"/>
    <w:rsid w:val="00E904FA"/>
    <w:rsid w:val="00E96CEA"/>
    <w:rsid w:val="00ED2FEC"/>
    <w:rsid w:val="00EE4608"/>
    <w:rsid w:val="00EE59E9"/>
    <w:rsid w:val="00EE62FB"/>
    <w:rsid w:val="00F02069"/>
    <w:rsid w:val="00F106E7"/>
    <w:rsid w:val="00F30610"/>
    <w:rsid w:val="00F36E7E"/>
    <w:rsid w:val="00F44F65"/>
    <w:rsid w:val="00F57900"/>
    <w:rsid w:val="00F63B5B"/>
    <w:rsid w:val="00F73134"/>
    <w:rsid w:val="00FB175E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1C4BE61D"/>
  <w14:defaultImageDpi w14:val="300"/>
  <w15:chartTrackingRefBased/>
  <w15:docId w15:val="{40AC871E-9B7C-4752-8C3A-66AC304D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A083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B17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0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35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35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35C"/>
    <w:rPr>
      <w:b/>
      <w:bCs/>
    </w:rPr>
  </w:style>
  <w:style w:type="paragraph" w:styleId="Revision">
    <w:name w:val="Revision"/>
    <w:hidden/>
    <w:uiPriority w:val="71"/>
    <w:semiHidden/>
    <w:rsid w:val="00EE46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968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2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Letters%20for%20All%20Phases%20-%20Merged\Design%20Re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9C9C90-DB10-4C53-B8CE-C66AC2E786A3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BE83FBC3-4BE1-4591-B2AE-FAB1EE25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299D3-CCE6-4C4B-8180-6BF319625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Revisions.dotx</Template>
  <TotalTime>26</TotalTime>
  <Pages>2</Pages>
  <Words>201</Words>
  <Characters>3677</Characters>
  <Application>Microsoft Office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3871</CharactersWithSpaces>
  <SharedDoc>false</SharedDoc>
  <HLinks>
    <vt:vector size="36" baseType="variant">
      <vt:variant>
        <vt:i4>851987</vt:i4>
      </vt:variant>
      <vt:variant>
        <vt:i4>72</vt:i4>
      </vt:variant>
      <vt:variant>
        <vt:i4>0</vt:i4>
      </vt:variant>
      <vt:variant>
        <vt:i4>5</vt:i4>
      </vt:variant>
      <vt:variant>
        <vt:lpwstr>https://apps.ncdot.gov/dot/directory/authenticated/UnitPage.aspx?id=9977</vt:lpwstr>
      </vt:variant>
      <vt:variant>
        <vt:lpwstr/>
      </vt:variant>
      <vt:variant>
        <vt:i4>327709</vt:i4>
      </vt:variant>
      <vt:variant>
        <vt:i4>66</vt:i4>
      </vt:variant>
      <vt:variant>
        <vt:i4>0</vt:i4>
      </vt:variant>
      <vt:variant>
        <vt:i4>5</vt:i4>
      </vt:variant>
      <vt:variant>
        <vt:lpwstr>https://apps.ncdot.gov/dot/directory/authenticated/UnitPage.aspx?id=13151</vt:lpwstr>
      </vt:variant>
      <vt:variant>
        <vt:lpwstr/>
      </vt:variant>
      <vt:variant>
        <vt:i4>3145771</vt:i4>
      </vt:variant>
      <vt:variant>
        <vt:i4>60</vt:i4>
      </vt:variant>
      <vt:variant>
        <vt:i4>0</vt:i4>
      </vt:variant>
      <vt:variant>
        <vt:i4>5</vt:i4>
      </vt:variant>
      <vt:variant>
        <vt:lpwstr>https://apps.ncdot.gov/dot/directory/authenticated/UnitPage.aspx?id=630</vt:lpwstr>
      </vt:variant>
      <vt:variant>
        <vt:lpwstr/>
      </vt:variant>
      <vt:variant>
        <vt:i4>851987</vt:i4>
      </vt:variant>
      <vt:variant>
        <vt:i4>54</vt:i4>
      </vt:variant>
      <vt:variant>
        <vt:i4>0</vt:i4>
      </vt:variant>
      <vt:variant>
        <vt:i4>5</vt:i4>
      </vt:variant>
      <vt:variant>
        <vt:lpwstr>https://apps.ncdot.gov/dot/directory/authenticated/UnitPage.aspx?id=9977</vt:lpwstr>
      </vt:variant>
      <vt:variant>
        <vt:lpwstr/>
      </vt:variant>
      <vt:variant>
        <vt:i4>3145771</vt:i4>
      </vt:variant>
      <vt:variant>
        <vt:i4>42</vt:i4>
      </vt:variant>
      <vt:variant>
        <vt:i4>0</vt:i4>
      </vt:variant>
      <vt:variant>
        <vt:i4>5</vt:i4>
      </vt:variant>
      <vt:variant>
        <vt:lpwstr>https://apps.ncdot.gov/dot/directory/authenticated/UnitPage.aspx?id=630</vt:lpwstr>
      </vt:variant>
      <vt:variant>
        <vt:lpwstr/>
      </vt:variant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10</cp:revision>
  <cp:lastPrinted>2023-08-21T19:58:00Z</cp:lastPrinted>
  <dcterms:created xsi:type="dcterms:W3CDTF">2021-07-29T10:05:00Z</dcterms:created>
  <dcterms:modified xsi:type="dcterms:W3CDTF">2025-07-10T17:34:00Z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